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A704" w14:textId="30A4650D" w:rsidR="008E5505" w:rsidRDefault="008E5505" w:rsidP="008E5505">
      <w:pPr>
        <w:jc w:val="right"/>
      </w:pPr>
      <w:r>
        <w:t>Anexa 4</w:t>
      </w:r>
    </w:p>
    <w:p w14:paraId="1403FA1B" w14:textId="77777777" w:rsidR="008E5505" w:rsidRPr="00C74FAC" w:rsidRDefault="008E5505" w:rsidP="008E5505">
      <w:pPr>
        <w:jc w:val="center"/>
        <w:rPr>
          <w:rFonts w:ascii="Times New Roman" w:eastAsia="Calibri" w:hAnsi="Times New Roman" w:cs="Times New Roman"/>
          <w:color w:val="auto"/>
          <w:lang w:eastAsia="ro-RO"/>
        </w:rPr>
      </w:pP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Declaraţie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de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consimţământ</w:t>
      </w:r>
      <w:proofErr w:type="spellEnd"/>
    </w:p>
    <w:p w14:paraId="0BA5980A" w14:textId="03F43EE7" w:rsidR="008E5505" w:rsidRPr="00C74FAC" w:rsidRDefault="008E5505" w:rsidP="002B3097">
      <w:pPr>
        <w:jc w:val="center"/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>privind acordul pentru prelucrarea datelor cu caracter personal</w:t>
      </w:r>
    </w:p>
    <w:p w14:paraId="5839C8DD" w14:textId="5922269F" w:rsidR="00C74FAC" w:rsidRDefault="008E5505" w:rsidP="00C74FAC">
      <w:pPr>
        <w:spacing w:after="120" w:line="360" w:lineRule="auto"/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>Subsemnatul(a) ..................................................... ........., cod numeric personal</w:t>
      </w:r>
      <w:r w:rsidR="00C74FAC">
        <w:rPr>
          <w:rFonts w:ascii="Times New Roman" w:eastAsia="Calibri" w:hAnsi="Times New Roman" w:cs="Times New Roman"/>
          <w:color w:val="auto"/>
          <w:lang w:eastAsia="ro-RO"/>
        </w:rPr>
        <w:t xml:space="preserve"> ………………………</w:t>
      </w:r>
    </w:p>
    <w:p w14:paraId="7CBEAE35" w14:textId="6A1DDD32" w:rsidR="008E5505" w:rsidRPr="00C74FAC" w:rsidRDefault="008E5505" w:rsidP="00C74FAC">
      <w:pPr>
        <w:spacing w:after="120" w:line="360" w:lineRule="auto"/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>.........................</w:t>
      </w:r>
      <w:r w:rsidR="00C74FAC">
        <w:rPr>
          <w:rFonts w:ascii="Times New Roman" w:eastAsia="Calibri" w:hAnsi="Times New Roman" w:cs="Times New Roman"/>
          <w:color w:val="auto"/>
          <w:lang w:eastAsia="ro-RO"/>
        </w:rPr>
        <w:t>...............................,</w:t>
      </w:r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născut(ă) la data </w:t>
      </w:r>
      <w:r w:rsidR="00C74FAC">
        <w:rPr>
          <w:rFonts w:ascii="Times New Roman" w:eastAsia="Calibri" w:hAnsi="Times New Roman" w:cs="Times New Roman"/>
          <w:color w:val="auto"/>
          <w:lang w:eastAsia="ro-RO"/>
        </w:rPr>
        <w:t>……………….</w:t>
      </w:r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.............................. în </w:t>
      </w:r>
      <w:r w:rsidR="00C74FAC">
        <w:rPr>
          <w:rFonts w:ascii="Times New Roman" w:eastAsia="Calibri" w:hAnsi="Times New Roman" w:cs="Times New Roman"/>
          <w:color w:val="auto"/>
          <w:lang w:eastAsia="ro-RO"/>
        </w:rPr>
        <w:t xml:space="preserve"> localitatea .………</w:t>
      </w:r>
      <w:r w:rsidRPr="00C74FAC">
        <w:rPr>
          <w:rFonts w:ascii="Times New Roman" w:eastAsia="Calibri" w:hAnsi="Times New Roman" w:cs="Times New Roman"/>
          <w:color w:val="auto"/>
          <w:lang w:eastAsia="ro-RO"/>
        </w:rPr>
        <w:t>..............</w:t>
      </w:r>
      <w:r w:rsidR="00C74FAC">
        <w:rPr>
          <w:rFonts w:ascii="Times New Roman" w:eastAsia="Calibri" w:hAnsi="Times New Roman" w:cs="Times New Roman"/>
          <w:color w:val="auto"/>
          <w:lang w:eastAsia="ro-RO"/>
        </w:rPr>
        <w:t>..............................,domiciliat(ă) în ………………………………..</w:t>
      </w:r>
      <w:r w:rsidRPr="00C74FAC">
        <w:rPr>
          <w:rFonts w:ascii="Times New Roman" w:eastAsia="Calibri" w:hAnsi="Times New Roman" w:cs="Times New Roman"/>
          <w:color w:val="auto"/>
          <w:lang w:eastAsia="ro-RO"/>
        </w:rPr>
        <w:t>.............................. ..............................................</w:t>
      </w:r>
      <w:r w:rsidR="00E83945">
        <w:rPr>
          <w:rFonts w:ascii="Times New Roman" w:eastAsia="Calibri" w:hAnsi="Times New Roman" w:cs="Times New Roman"/>
          <w:color w:val="auto"/>
          <w:lang w:eastAsia="ro-RO"/>
        </w:rPr>
        <w:t>...................</w:t>
      </w:r>
      <w:r w:rsidRPr="00C74FAC">
        <w:rPr>
          <w:rFonts w:ascii="Times New Roman" w:eastAsia="Calibri" w:hAnsi="Times New Roman" w:cs="Times New Roman"/>
          <w:color w:val="auto"/>
          <w:lang w:eastAsia="ro-RO"/>
        </w:rPr>
        <w:t>posesor al C.I. seria.. ........ nr............. eliberată de......................................... , la data de , declar că:</w:t>
      </w:r>
    </w:p>
    <w:p w14:paraId="3A2E1686" w14:textId="77777777" w:rsidR="008E5505" w:rsidRPr="00C74FAC" w:rsidRDefault="008E5505" w:rsidP="008E5505">
      <w:pPr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Am fost informat(ă) cu privire la prevederile Regulamentului 679/26 aprilie 2016 privind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protecţia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persoanelor fizice în ceea ce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priveşte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prelucrarea datelor cu caracter personal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şi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privind libera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circulaţie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a acestor date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şi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de abrogare a Directivei 95/46/CE (Regulamentul general privind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protecţia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datelor) adoptat de Parlamentul European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şi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Consiliul Uniunii Europene.</w:t>
      </w:r>
    </w:p>
    <w:p w14:paraId="1522E27B" w14:textId="77777777" w:rsidR="008E5505" w:rsidRPr="00C74FAC" w:rsidRDefault="008E5505" w:rsidP="008E5505">
      <w:pPr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Am fost informat(ă) că beneficiez de dreptul de acces, de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intervenţie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asupra datelor mele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şi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dreptul de a nu fi supus unei decizii individuale.</w:t>
      </w:r>
    </w:p>
    <w:p w14:paraId="7DE2F9B4" w14:textId="2CE41A3D" w:rsidR="008E5505" w:rsidRPr="00C74FAC" w:rsidRDefault="008E5505" w:rsidP="008E5505">
      <w:pPr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Am fost informat(ă) că datele cu caracter personal urmează să fie prelucrate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şi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stocate de Inspectoratul Școlar Județean Prahova ,în cadrul proiectului </w:t>
      </w:r>
      <w:r w:rsidR="00F71E11" w:rsidRPr="00C74FAC">
        <w:rPr>
          <w:rFonts w:ascii="Times New Roman" w:eastAsia="Calibri" w:hAnsi="Times New Roman" w:cs="Times New Roman"/>
          <w:color w:val="auto"/>
          <w:lang w:eastAsia="ro-RO"/>
        </w:rPr>
        <w:t>„DA pentru Dezvoltare!”, cod SMIS 132820 -în afara organigramei organizației</w:t>
      </w:r>
      <w:r w:rsidRPr="00C74FAC">
        <w:rPr>
          <w:rFonts w:ascii="Times New Roman" w:eastAsia="Calibri" w:hAnsi="Times New Roman" w:cs="Times New Roman"/>
          <w:color w:val="auto"/>
          <w:lang w:eastAsia="ro-RO"/>
        </w:rPr>
        <w:t>;</w:t>
      </w:r>
    </w:p>
    <w:p w14:paraId="0E3E04F4" w14:textId="48879576" w:rsidR="008E5505" w:rsidRPr="00C74FAC" w:rsidRDefault="008E5505" w:rsidP="008E5505">
      <w:pPr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Am fost informat(ă) că prelucrarea datelor mele cu caracter personal, este necesară în vederea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obligaţiilor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legale ce îi revin operatorului, respectiv Inspectoratului Școlar Județean Prahova, în cadrul proiectului </w:t>
      </w:r>
      <w:r w:rsidR="00F71E11" w:rsidRPr="00C74FAC">
        <w:rPr>
          <w:rFonts w:ascii="Times New Roman" w:eastAsia="Calibri" w:hAnsi="Times New Roman" w:cs="Times New Roman"/>
          <w:color w:val="auto"/>
          <w:lang w:eastAsia="ro-RO"/>
        </w:rPr>
        <w:t>„DA pentru Dezvoltare!”, cod SMIS 132820 -în afara organigramei organizației-</w:t>
      </w:r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, precum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şi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în scopul intereselor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şi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drepturilor ce îmi revin.</w:t>
      </w:r>
    </w:p>
    <w:p w14:paraId="7C50C719" w14:textId="77777777" w:rsidR="008E5505" w:rsidRPr="00C74FAC" w:rsidRDefault="008E5505" w:rsidP="008E5505">
      <w:pPr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Am fost informat(ă) că datele mele cu caracter personal sunt comunicate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autorităţilor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publice, precum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şi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altor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instituţii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abilitate (Ex.: ANAF, ANFP, ITM, A.N.I, la solicitarea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instanţelor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judecătoreşti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sau organelor de cercetare penală etc.).</w:t>
      </w:r>
    </w:p>
    <w:p w14:paraId="41F30EB5" w14:textId="15756DE7" w:rsidR="008E5505" w:rsidRPr="00C74FAC" w:rsidRDefault="008E5505" w:rsidP="008E5505">
      <w:pPr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Am fost informat(ă) că în scopul prelucrării exacte a datelor mele cu caracter personal, am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obligaţia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de a aduce la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cunoştinţa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operatorului, respectiv Inspectoratului Școlar Județean Prahova, în cadrul proiectului </w:t>
      </w:r>
      <w:r w:rsidR="002B3097" w:rsidRPr="00C74FAC">
        <w:rPr>
          <w:rFonts w:ascii="Times New Roman" w:eastAsia="Calibri" w:hAnsi="Times New Roman" w:cs="Times New Roman"/>
          <w:color w:val="auto"/>
          <w:lang w:eastAsia="ro-RO"/>
        </w:rPr>
        <w:t>„DA pentru Dezvoltare!”, cod SMIS 132820 -în afara organigramei organizației-</w:t>
      </w:r>
      <w:r w:rsidRPr="00C74FAC">
        <w:rPr>
          <w:rFonts w:ascii="Times New Roman" w:eastAsia="Calibri" w:hAnsi="Times New Roman" w:cs="Times New Roman"/>
          <w:color w:val="auto"/>
          <w:lang w:eastAsia="ro-RO"/>
        </w:rPr>
        <w:t>, orice modificare survenită asupra datelor mele personale.</w:t>
      </w:r>
    </w:p>
    <w:p w14:paraId="2487FCB7" w14:textId="5DC1C496" w:rsidR="008E5505" w:rsidRPr="00C74FAC" w:rsidRDefault="008E5505" w:rsidP="008E5505">
      <w:pPr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Am fost informat(ă) că am dreptul să îmi retrag consimțământul în orice moment, printr-o cerere scrisă, întemeiată, datată și semnată depusă la sediul Inspectoratului Școlar Județean Prahova, în cadrul proiectului </w:t>
      </w:r>
      <w:r w:rsidR="002B3097" w:rsidRPr="00C74FAC">
        <w:rPr>
          <w:rFonts w:ascii="Times New Roman" w:eastAsia="Calibri" w:hAnsi="Times New Roman" w:cs="Times New Roman"/>
          <w:color w:val="auto"/>
          <w:lang w:eastAsia="ro-RO"/>
        </w:rPr>
        <w:t>„DA pentru Dezvoltare!”, cod SMIS 132820 -în afara organigramei organizației-</w:t>
      </w:r>
      <w:r w:rsidRPr="00C74FAC">
        <w:rPr>
          <w:rFonts w:ascii="Times New Roman" w:eastAsia="Calibri" w:hAnsi="Times New Roman" w:cs="Times New Roman"/>
          <w:color w:val="auto"/>
          <w:lang w:eastAsia="ro-RO"/>
        </w:rPr>
        <w:t>, exceptând cazul în care prelucrarea datelor mele cu caracter personal este necesară în legătură cu raportul de muncă/serviciu.</w:t>
      </w:r>
    </w:p>
    <w:p w14:paraId="0FF6AC7C" w14:textId="45B3208B" w:rsidR="008E5505" w:rsidRPr="00C74FAC" w:rsidRDefault="008E5505" w:rsidP="008E5505">
      <w:pPr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În consecință, îmi dau consimțământul pentru prelucrarea, transmiterea </w:t>
      </w:r>
      <w:proofErr w:type="spellStart"/>
      <w:r w:rsidRPr="00C74FAC">
        <w:rPr>
          <w:rFonts w:ascii="Times New Roman" w:eastAsia="Calibri" w:hAnsi="Times New Roman" w:cs="Times New Roman"/>
          <w:color w:val="auto"/>
          <w:lang w:eastAsia="ro-RO"/>
        </w:rPr>
        <w:t>şi</w:t>
      </w:r>
      <w:proofErr w:type="spellEnd"/>
      <w:r w:rsidRPr="00C74FAC">
        <w:rPr>
          <w:rFonts w:ascii="Times New Roman" w:eastAsia="Calibri" w:hAnsi="Times New Roman" w:cs="Times New Roman"/>
          <w:color w:val="auto"/>
          <w:lang w:eastAsia="ro-RO"/>
        </w:rPr>
        <w:t xml:space="preserve"> stocarea datelor cu caracter personal de către Inspectoratul Școlar Județean Prahova, în cadrul proiectului </w:t>
      </w:r>
      <w:r w:rsidR="002B3097" w:rsidRPr="00C74FAC">
        <w:rPr>
          <w:rFonts w:ascii="Times New Roman" w:eastAsia="Calibri" w:hAnsi="Times New Roman" w:cs="Times New Roman"/>
          <w:color w:val="auto"/>
          <w:lang w:eastAsia="ro-RO"/>
        </w:rPr>
        <w:t>„DA pentru Dezvoltare!”, cod SMIS 132820 -în afara organigramei organizației.</w:t>
      </w:r>
    </w:p>
    <w:p w14:paraId="0543C6C6" w14:textId="72A44474" w:rsidR="008E5505" w:rsidRPr="00C74FAC" w:rsidRDefault="008E5505" w:rsidP="008E5505">
      <w:pPr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>Data ...........</w:t>
      </w:r>
      <w:r w:rsidR="00CF1A52">
        <w:rPr>
          <w:rFonts w:ascii="Times New Roman" w:eastAsia="Calibri" w:hAnsi="Times New Roman" w:cs="Times New Roman"/>
          <w:color w:val="auto"/>
          <w:lang w:eastAsia="ro-RO"/>
        </w:rPr>
        <w:t>.............</w:t>
      </w:r>
      <w:r w:rsidRPr="00C74FAC">
        <w:rPr>
          <w:rFonts w:ascii="Times New Roman" w:eastAsia="Calibri" w:hAnsi="Times New Roman" w:cs="Times New Roman"/>
          <w:color w:val="auto"/>
          <w:lang w:eastAsia="ro-RO"/>
        </w:rPr>
        <w:t>....</w:t>
      </w:r>
    </w:p>
    <w:p w14:paraId="77037271" w14:textId="142D567A" w:rsidR="00451A5E" w:rsidRPr="00C74FAC" w:rsidRDefault="008E5505" w:rsidP="008E5505">
      <w:pPr>
        <w:rPr>
          <w:rFonts w:ascii="Times New Roman" w:eastAsia="Calibri" w:hAnsi="Times New Roman" w:cs="Times New Roman"/>
          <w:color w:val="auto"/>
          <w:lang w:eastAsia="ro-RO"/>
        </w:rPr>
      </w:pPr>
      <w:r w:rsidRPr="00C74FAC">
        <w:rPr>
          <w:rFonts w:ascii="Times New Roman" w:eastAsia="Calibri" w:hAnsi="Times New Roman" w:cs="Times New Roman"/>
          <w:color w:val="auto"/>
          <w:lang w:eastAsia="ro-RO"/>
        </w:rPr>
        <w:t>Semnătura</w:t>
      </w:r>
    </w:p>
    <w:sectPr w:rsidR="00451A5E" w:rsidRPr="00C74FAC" w:rsidSect="00060FE1">
      <w:headerReference w:type="default" r:id="rId7"/>
      <w:pgSz w:w="11906" w:h="16838"/>
      <w:pgMar w:top="1417" w:right="1417" w:bottom="568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F5637" w14:textId="77777777" w:rsidR="001F1EF2" w:rsidRDefault="001F1EF2" w:rsidP="003B7B8C">
      <w:pPr>
        <w:spacing w:after="0" w:line="240" w:lineRule="auto"/>
      </w:pPr>
      <w:r>
        <w:separator/>
      </w:r>
    </w:p>
  </w:endnote>
  <w:endnote w:type="continuationSeparator" w:id="0">
    <w:p w14:paraId="10F6B5D4" w14:textId="77777777" w:rsidR="001F1EF2" w:rsidRDefault="001F1EF2" w:rsidP="003B7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C5BC8" w14:textId="77777777" w:rsidR="001F1EF2" w:rsidRDefault="001F1EF2" w:rsidP="003B7B8C">
      <w:pPr>
        <w:spacing w:after="0" w:line="240" w:lineRule="auto"/>
      </w:pPr>
      <w:r>
        <w:separator/>
      </w:r>
    </w:p>
  </w:footnote>
  <w:footnote w:type="continuationSeparator" w:id="0">
    <w:p w14:paraId="3AF799EA" w14:textId="77777777" w:rsidR="001F1EF2" w:rsidRDefault="001F1EF2" w:rsidP="003B7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A73BA" w14:textId="77777777" w:rsidR="00060FE1" w:rsidRDefault="00060FE1">
    <w:pPr>
      <w:pStyle w:val="Antet"/>
      <w:rPr>
        <w:noProof/>
        <w:lang w:eastAsia="ro-RO"/>
      </w:rPr>
    </w:pPr>
  </w:p>
  <w:p w14:paraId="3A2678C4" w14:textId="77777777" w:rsidR="003B7B8C" w:rsidRDefault="003B7B8C" w:rsidP="00060FE1">
    <w:pPr>
      <w:pStyle w:val="Antet"/>
      <w:jc w:val="center"/>
    </w:pPr>
    <w:r>
      <w:rPr>
        <w:noProof/>
        <w:lang w:eastAsia="ro-RO"/>
      </w:rPr>
      <w:drawing>
        <wp:inline distT="0" distB="0" distL="0" distR="0" wp14:anchorId="7F62D10A" wp14:editId="0CFA73A8">
          <wp:extent cx="5775960" cy="610870"/>
          <wp:effectExtent l="0" t="0" r="0" b="0"/>
          <wp:docPr id="3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r="14870"/>
                  <a:stretch/>
                </pic:blipFill>
                <pic:spPr bwMode="auto">
                  <a:xfrm>
                    <a:off x="0" y="0"/>
                    <a:ext cx="5776717" cy="610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61FD"/>
    <w:multiLevelType w:val="hybridMultilevel"/>
    <w:tmpl w:val="EB884A5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C02A9"/>
    <w:multiLevelType w:val="hybridMultilevel"/>
    <w:tmpl w:val="68D04CB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A6000"/>
    <w:multiLevelType w:val="hybridMultilevel"/>
    <w:tmpl w:val="26364B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403230"/>
    <w:multiLevelType w:val="hybridMultilevel"/>
    <w:tmpl w:val="C0528D4A"/>
    <w:lvl w:ilvl="0" w:tplc="3C6662CC">
      <w:start w:val="8"/>
      <w:numFmt w:val="bullet"/>
      <w:lvlText w:val="-"/>
      <w:lvlJc w:val="left"/>
      <w:pPr>
        <w:ind w:left="720" w:hanging="360"/>
      </w:pPr>
      <w:rPr>
        <w:rFonts w:ascii="Helvetica" w:eastAsiaTheme="minorHAnsi" w:hAnsi="Helvetica" w:cs="Open Sans" w:hint="default"/>
        <w:color w:val="333333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6267"/>
    <w:multiLevelType w:val="hybridMultilevel"/>
    <w:tmpl w:val="9B22F7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505"/>
    <w:rsid w:val="00031C61"/>
    <w:rsid w:val="00060EBC"/>
    <w:rsid w:val="00060FE1"/>
    <w:rsid w:val="0007705B"/>
    <w:rsid w:val="000B1EBB"/>
    <w:rsid w:val="00113A2E"/>
    <w:rsid w:val="00157506"/>
    <w:rsid w:val="00166D03"/>
    <w:rsid w:val="001A702F"/>
    <w:rsid w:val="001C0B4B"/>
    <w:rsid w:val="001F1EF2"/>
    <w:rsid w:val="001F3E36"/>
    <w:rsid w:val="00222F26"/>
    <w:rsid w:val="0023593F"/>
    <w:rsid w:val="00241DBF"/>
    <w:rsid w:val="002450ED"/>
    <w:rsid w:val="00250B6B"/>
    <w:rsid w:val="00287842"/>
    <w:rsid w:val="002B3097"/>
    <w:rsid w:val="002D4987"/>
    <w:rsid w:val="002F3704"/>
    <w:rsid w:val="00305114"/>
    <w:rsid w:val="00332A73"/>
    <w:rsid w:val="003B7B8C"/>
    <w:rsid w:val="003C78B4"/>
    <w:rsid w:val="003E218C"/>
    <w:rsid w:val="004113CE"/>
    <w:rsid w:val="00424B0E"/>
    <w:rsid w:val="00451A5E"/>
    <w:rsid w:val="00461034"/>
    <w:rsid w:val="00462810"/>
    <w:rsid w:val="00462BCD"/>
    <w:rsid w:val="004812A1"/>
    <w:rsid w:val="004A7B8A"/>
    <w:rsid w:val="004C71D2"/>
    <w:rsid w:val="004D42A9"/>
    <w:rsid w:val="00510342"/>
    <w:rsid w:val="0055161C"/>
    <w:rsid w:val="00564714"/>
    <w:rsid w:val="00586AE1"/>
    <w:rsid w:val="005A3F31"/>
    <w:rsid w:val="005D19DC"/>
    <w:rsid w:val="00606151"/>
    <w:rsid w:val="006800CE"/>
    <w:rsid w:val="00685680"/>
    <w:rsid w:val="006D799D"/>
    <w:rsid w:val="00772B70"/>
    <w:rsid w:val="00773053"/>
    <w:rsid w:val="00773B7E"/>
    <w:rsid w:val="00793DE8"/>
    <w:rsid w:val="007D5EAF"/>
    <w:rsid w:val="008146B2"/>
    <w:rsid w:val="008232C1"/>
    <w:rsid w:val="008546E8"/>
    <w:rsid w:val="008C3A46"/>
    <w:rsid w:val="008D43A1"/>
    <w:rsid w:val="008E5505"/>
    <w:rsid w:val="00913F91"/>
    <w:rsid w:val="0092134A"/>
    <w:rsid w:val="00922C51"/>
    <w:rsid w:val="00945C4A"/>
    <w:rsid w:val="0096224E"/>
    <w:rsid w:val="00967F14"/>
    <w:rsid w:val="00974D5C"/>
    <w:rsid w:val="00974D5E"/>
    <w:rsid w:val="009A3DF1"/>
    <w:rsid w:val="00A03C12"/>
    <w:rsid w:val="00A27E23"/>
    <w:rsid w:val="00A342BA"/>
    <w:rsid w:val="00A45C21"/>
    <w:rsid w:val="00AA5D68"/>
    <w:rsid w:val="00AF4A0D"/>
    <w:rsid w:val="00AF4D0B"/>
    <w:rsid w:val="00B4091D"/>
    <w:rsid w:val="00B44455"/>
    <w:rsid w:val="00B71F24"/>
    <w:rsid w:val="00B77456"/>
    <w:rsid w:val="00BD0A19"/>
    <w:rsid w:val="00BE743F"/>
    <w:rsid w:val="00BF04D5"/>
    <w:rsid w:val="00C24CBA"/>
    <w:rsid w:val="00C45C01"/>
    <w:rsid w:val="00C74FAC"/>
    <w:rsid w:val="00C96067"/>
    <w:rsid w:val="00CC21DD"/>
    <w:rsid w:val="00CE5478"/>
    <w:rsid w:val="00CF1A52"/>
    <w:rsid w:val="00D53EC3"/>
    <w:rsid w:val="00D832E2"/>
    <w:rsid w:val="00DE3008"/>
    <w:rsid w:val="00E81B49"/>
    <w:rsid w:val="00E83945"/>
    <w:rsid w:val="00ED163C"/>
    <w:rsid w:val="00ED4502"/>
    <w:rsid w:val="00EE57C6"/>
    <w:rsid w:val="00F00F58"/>
    <w:rsid w:val="00F1599F"/>
    <w:rsid w:val="00F71768"/>
    <w:rsid w:val="00F71E11"/>
    <w:rsid w:val="00F7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8562AF"/>
  <w15:docId w15:val="{51236726-BBBC-421D-9F88-9FA0199F1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A0D"/>
    <w:pPr>
      <w:spacing w:before="160" w:after="240"/>
      <w:jc w:val="both"/>
    </w:pPr>
    <w:rPr>
      <w:rFonts w:ascii="Trebuchet MS" w:hAnsi="Trebuchet MS" w:cs="Open Sans"/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B7B8C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Theme="minorHAnsi" w:hAnsiTheme="minorHAnsi" w:cstheme="minorBidi"/>
      <w:color w:val="auto"/>
    </w:rPr>
  </w:style>
  <w:style w:type="character" w:customStyle="1" w:styleId="AntetCaracter">
    <w:name w:val="Antet Caracter"/>
    <w:basedOn w:val="Fontdeparagrafimplicit"/>
    <w:link w:val="Antet"/>
    <w:uiPriority w:val="99"/>
    <w:rsid w:val="003B7B8C"/>
  </w:style>
  <w:style w:type="paragraph" w:styleId="Subsol">
    <w:name w:val="footer"/>
    <w:basedOn w:val="Normal"/>
    <w:link w:val="SubsolCaracter"/>
    <w:uiPriority w:val="99"/>
    <w:unhideWhenUsed/>
    <w:rsid w:val="003B7B8C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Theme="minorHAnsi" w:hAnsiTheme="minorHAnsi" w:cstheme="minorBidi"/>
      <w:color w:val="auto"/>
    </w:rPr>
  </w:style>
  <w:style w:type="character" w:customStyle="1" w:styleId="SubsolCaracter">
    <w:name w:val="Subsol Caracter"/>
    <w:basedOn w:val="Fontdeparagrafimplicit"/>
    <w:link w:val="Subsol"/>
    <w:uiPriority w:val="99"/>
    <w:rsid w:val="003B7B8C"/>
  </w:style>
  <w:style w:type="paragraph" w:styleId="TextnBalon">
    <w:name w:val="Balloon Text"/>
    <w:basedOn w:val="Normal"/>
    <w:link w:val="TextnBalonCaracter"/>
    <w:uiPriority w:val="99"/>
    <w:semiHidden/>
    <w:unhideWhenUsed/>
    <w:rsid w:val="003B7B8C"/>
    <w:pPr>
      <w:spacing w:before="0" w:after="0" w:line="240" w:lineRule="auto"/>
      <w:jc w:val="left"/>
    </w:pPr>
    <w:rPr>
      <w:rFonts w:ascii="Tahoma" w:hAnsi="Tahoma" w:cs="Tahoma"/>
      <w:color w:val="auto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7B8C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Normal"/>
    <w:rsid w:val="00424B0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character" w:styleId="Robust">
    <w:name w:val="Strong"/>
    <w:basedOn w:val="Fontdeparagrafimplicit"/>
    <w:uiPriority w:val="22"/>
    <w:qFormat/>
    <w:rsid w:val="00424B0E"/>
    <w:rPr>
      <w:b/>
      <w:bCs/>
    </w:rPr>
  </w:style>
  <w:style w:type="character" w:styleId="Hyperlink">
    <w:name w:val="Hyperlink"/>
    <w:basedOn w:val="Fontdeparagrafimplicit"/>
    <w:uiPriority w:val="99"/>
    <w:unhideWhenUsed/>
    <w:rsid w:val="00922C51"/>
    <w:rPr>
      <w:color w:val="0000FF" w:themeColor="hyperlink"/>
      <w:u w:val="single"/>
    </w:rPr>
  </w:style>
  <w:style w:type="character" w:customStyle="1" w:styleId="normaltextrun">
    <w:name w:val="normaltextrun"/>
    <w:basedOn w:val="Fontdeparagrafimplicit"/>
    <w:rsid w:val="001F3E36"/>
  </w:style>
  <w:style w:type="character" w:customStyle="1" w:styleId="spellingerror">
    <w:name w:val="spellingerror"/>
    <w:basedOn w:val="Fontdeparagrafimplicit"/>
    <w:rsid w:val="001F3E36"/>
  </w:style>
  <w:style w:type="character" w:customStyle="1" w:styleId="eop">
    <w:name w:val="eop"/>
    <w:basedOn w:val="Fontdeparagrafimplicit"/>
    <w:rsid w:val="001F3E36"/>
  </w:style>
  <w:style w:type="paragraph" w:styleId="Listparagraf">
    <w:name w:val="List Paragraph"/>
    <w:basedOn w:val="Normal"/>
    <w:uiPriority w:val="34"/>
    <w:qFormat/>
    <w:rsid w:val="00A27E23"/>
    <w:pPr>
      <w:ind w:left="720"/>
      <w:contextualSpacing/>
    </w:pPr>
  </w:style>
  <w:style w:type="table" w:styleId="Tabelgril">
    <w:name w:val="Table Grid"/>
    <w:basedOn w:val="TabelNormal"/>
    <w:uiPriority w:val="59"/>
    <w:rsid w:val="00EE5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9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7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6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0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8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urel\OneDrive\Documente2\&#536;abloane%20particularizate%20Office\model%20antet%20ME%20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 antet ME 2021</Template>
  <TotalTime>0</TotalTime>
  <Pages>1</Pages>
  <Words>450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Aurel Graur</dc:creator>
  <cp:lastModifiedBy>Aurel Graur</cp:lastModifiedBy>
  <cp:revision>2</cp:revision>
  <cp:lastPrinted>2021-04-12T08:30:00Z</cp:lastPrinted>
  <dcterms:created xsi:type="dcterms:W3CDTF">2021-05-10T14:12:00Z</dcterms:created>
  <dcterms:modified xsi:type="dcterms:W3CDTF">2021-05-10T14:12:00Z</dcterms:modified>
</cp:coreProperties>
</file>